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670" w:rsidRPr="005818EC" w:rsidRDefault="00E04670" w:rsidP="00166F4D">
      <w:pPr>
        <w:spacing w:after="0" w:line="240" w:lineRule="auto"/>
        <w:jc w:val="center"/>
        <w:rPr>
          <w:rFonts w:ascii="Palatino Linotype" w:hAnsi="Palatino Linotype"/>
          <w:color w:val="000000"/>
          <w:sz w:val="24"/>
          <w:szCs w:val="24"/>
        </w:rPr>
      </w:pPr>
      <w:r w:rsidRPr="005818EC">
        <w:rPr>
          <w:rFonts w:ascii="Palatino Linotype" w:hAnsi="Palatino Linotype"/>
          <w:color w:val="000000"/>
          <w:sz w:val="24"/>
          <w:szCs w:val="24"/>
        </w:rPr>
        <w:t>Саволномаҳои тестӣ аз фанни системаҳои иттиилоотӣ дар иқтисодиёт барои донишчуёни курси 3 юми ихтисоси 25010300 гурухи англисӣ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E04670" w:rsidRPr="005818EC" w:rsidRDefault="00E04670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1. </w:t>
      </w:r>
    </w:p>
    <w:p w:rsidR="00E04670" w:rsidRDefault="00E04670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have seen the beginning of 21 century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rapid change from the industrial economy to a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rapid change from the agricultural economy to administrative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Construction of Internet and WWW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Changing the way of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2.</w:t>
      </w:r>
    </w:p>
    <w:p w:rsidR="00E04670" w:rsidRDefault="00E04670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How is characterized the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market conditions and methods of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internet conditions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methods of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business conditions and methods of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3.</w:t>
      </w:r>
    </w:p>
    <w:p w:rsidR="00E04670" w:rsidRDefault="00E04670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will require the networked economy to modern organizations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organizational productivity rather than personal productivity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internet infrastructure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staff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finance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4. </w:t>
      </w:r>
    </w:p>
    <w:p w:rsidR="00E04670" w:rsidRDefault="00E04670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which parameters does depend the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computers, connectivity, and human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network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only on computers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mobile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market condition and state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mean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set of methods, production and the software and hardware integrated in a technological chain, providing fee, storage, handling, a conclusion and distribution of the information for dropping </w:t>
      </w:r>
      <w:r w:rsidRPr="005818EC">
        <w:rPr>
          <w:rFonts w:ascii="Palatino Linotype" w:hAnsi="Palatino Linotype" w:cs="Arial"/>
          <w:color w:val="000000"/>
          <w:sz w:val="24"/>
          <w:szCs w:val="24"/>
          <w:lang w:val="en-US"/>
        </w:rPr>
        <w:t xml:space="preserve">complexity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of processes using information resources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computer, windows and hard disk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Data → information technology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C2EAA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6. </w:t>
      </w:r>
    </w:p>
    <w:p w:rsidR="00E04670" w:rsidRDefault="00E04670" w:rsidP="00F814AC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Show the technological chain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7C2EAA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Data → information technology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technology → Data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Data → comuter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C2EAA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C2EA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7. </w:t>
      </w:r>
    </w:p>
    <w:p w:rsidR="00E04670" w:rsidRDefault="00E04670" w:rsidP="007C2EA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How do you understand the term of information technology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762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any technology with which help the information created, stored, used, processed and transmitted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62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technology → Data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62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Data → comuter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62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62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8. </w:t>
      </w:r>
    </w:p>
    <w:p w:rsidR="00E04670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is the purpose of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production of the information for its analysis by the person and decision-making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technology → Data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Construction of Internet and WWW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9. </w:t>
      </w:r>
    </w:p>
    <w:p w:rsidR="00E04670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mean in infrastructure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an infrastructure is the underlying foundation or basic framework of a system or organization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the infrastructure is a complex that engage the biggest parts of organizations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the infrastructure is a complex that not engage the biggest parts of organizations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is a computer and telecommunication network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10. </w:t>
      </w:r>
    </w:p>
    <w:p w:rsidR="00E04670" w:rsidRDefault="00E04670" w:rsidP="007C2E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What include the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infrastructure of industrial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includes canals, roads, railroads, power plants, factories, and so on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includes computer, mobile phones, networks and communications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the infrastructure of the industrial economy based on computers and communication networks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it includes national wealth and the government control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11. 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What include the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infrastructure of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the infrastructure of the networked economy based on computers and communication networks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includes canals, roads, railroads, power plants, factories, and so on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 based only on computers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include the strategic planning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12. 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What does mean connectivity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?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the availability of high-speed communications links that enable the transmission of data and information among computers and conversations between people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connects two or more people by means of mobile telephones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is an infrastructure of networked economy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is telecommunication by means of computers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13. </w:t>
      </w:r>
    </w:p>
    <w:p w:rsidR="00E04670" w:rsidRDefault="00E04670" w:rsidP="00D4705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What does consist data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?</w:t>
      </w:r>
    </w:p>
    <w:p w:rsidR="00E04670" w:rsidRDefault="00E04670" w:rsidP="007E396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facts, numbers, or symbols that can processes by humans or computers into information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7E396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7E396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7E396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E396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complex, which engages the computer and communication equipment, the software, linguistic means, information resources, and the system personnel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E396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14. </w:t>
      </w:r>
    </w:p>
    <w:p w:rsidR="00E04670" w:rsidRDefault="00E04670" w:rsidP="007E396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What does mean automated information technology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?;</w:t>
      </w:r>
    </w:p>
    <w:p w:rsidR="00E04670" w:rsidRDefault="00E04670" w:rsidP="00D90836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complex, which engages the computer and communication equipment, the software, linguistic means, information resources, and the system personnel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D90836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D90836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D90836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D90836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A57FFB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15. </w:t>
      </w:r>
    </w:p>
    <w:p w:rsidR="00E04670" w:rsidRDefault="00E04670" w:rsidP="00A57FFB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technology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A57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complex of methods of processing of isolated initial data in reliable and the operational information for decision-making by means of hardware and software for the purpose of achievement of optimum parameters of a control object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A57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A57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A57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A57F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0D20CD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16. </w:t>
      </w:r>
    </w:p>
    <w:p w:rsidR="00E04670" w:rsidRDefault="00E04670" w:rsidP="000D20CD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What is the main parts of automated information systems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?</w:t>
      </w:r>
    </w:p>
    <w:p w:rsidR="00E04670" w:rsidRDefault="00E04670" w:rsidP="000D20C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information technology, functional system and applications, controlling of information systems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0D20C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0D20C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0D20C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0D20C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0D20CD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17.</w:t>
      </w:r>
    </w:p>
    <w:p w:rsidR="00E04670" w:rsidRDefault="00E04670" w:rsidP="000D20CD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parts does include information technology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hardware, software, data, telecommunication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internet, commuter, table, word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lang w:val="en-US"/>
        </w:rPr>
        <w:t>Text handling, Electronic tables, The Automated databanks, Graphic job processing, Multimedia systems, other systems</w:t>
      </w:r>
      <w:r>
        <w:rPr>
          <w:rFonts w:ascii="Palatino Linotype" w:hAnsi="Palatino Linotype" w:cs="Times New Roman Tj"/>
          <w:color w:val="000000"/>
          <w:lang w:val="en-US"/>
        </w:rPr>
        <w:t>;</w:t>
      </w:r>
    </w:p>
    <w:p w:rsidR="00E04670" w:rsidRDefault="00E04670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lang w:val="en-US"/>
        </w:rPr>
        <w:t>D</w:t>
      </w:r>
      <w:r>
        <w:rPr>
          <w:rFonts w:ascii="Palatino Linotype" w:hAnsi="Palatino Linotype" w:cs="Times New Roman Tj"/>
          <w:color w:val="000000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Multi-level, Allocated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with the command interface, with the WIMP-interface, with the SILK-interface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18.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A947EA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On which signs IT can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classified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A947E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by the form technologies of information processing, on user interface type, on control area, on methods of construction of a computer network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A947E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A947E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A947E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window, image, menu, pointer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A947EA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sequence of some actions for processing something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0D20CD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19.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0D20CD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On methods of construction of a computer network which kinds of IT does exist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?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3226F6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Multi-level, Allocated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3226F6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UN local, countryside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3226F6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global, external, regional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3226F6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more local, Ethernet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3226F6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Ethernet, fast Ethernet, gigabit Ethernet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20.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By the form technologies of information processing IT can be: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Text handling, Electronic tables, The Automated databanks, Graphic job processing, Multimedia systems, other systems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word, excel, power point, windows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Linux, Windows, MacOs, Android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Multi-level, Allocated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E43DE0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global, external, regional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21.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On user interface type IT can be: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interface, WIMP-interface, SILK-interface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interface, text interface, image 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WIMP interface, SIMP interface, SSD 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interface, WIMP-interface, windows-interface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E43DE0">
      <w:pPr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windows interface, Linux-interface, MSDOS-interface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22.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implemented in the form of package technology and technology of command line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within the frameworks of this interface, there is "conversation" of the person and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23.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WIMP-interface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implemented in the form of package technology and technology of command line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within the frameworks of this interface, there is "conversation" of the person and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E43D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24.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Example IT with WIMP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MSDOS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MS Word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Photoshop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25.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SILK-interface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C5C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within the frameworks of this interface, there is "conversation" of the person and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C5C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implemented in the form of package technology and technology of command line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FC5C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C5C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FC5C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26. 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Encrypt the WIMP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window, image, menu, pointer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Word, into, main, points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Windows, Internet, Menu, Picture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Word, Internet, Menu, Paint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27.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Encrypt the SILK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Sound, interface, loud,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internet,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28.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On control area social and economic process which kind of IT can be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?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bank, tax, financial, insurance, steering of trade, production managements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sequence of some actions for processing something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particular decision-making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29. </w:t>
      </w:r>
    </w:p>
    <w:p w:rsidR="00E04670" w:rsidRDefault="00E04670" w:rsidP="00463ABE">
      <w:pPr>
        <w:autoSpaceDE w:val="0"/>
        <w:autoSpaceDN w:val="0"/>
        <w:adjustRightInd w:val="0"/>
        <w:spacing w:after="0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The integrated IT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?</w:t>
      </w:r>
    </w:p>
    <w:p w:rsidR="00E04670" w:rsidRDefault="00E04670" w:rsidP="006457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6457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6457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6457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6457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30.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Concept "technology" means: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3E2DD1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Greek means art, skill, ability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3E2DD1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English means data, information,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3E2DD1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Latin means skill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3E2DD1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Russian means art, skill, ability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3E2DD1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31.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Technology as process means: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sequence of some actions for processing something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Latin means skill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Russian means art, skill, ability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32.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For which purpose we use the information product: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particular, for decision-making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33.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computer information system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556D1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person - machine system of processing of the information for the purpose of the organization, storage and information transfer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556D1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556D1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556D1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556D12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34.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Is the technology working with the text editor include information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3E2DD1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3E2DD1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Yes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3E2DD1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maybe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3E2DD1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3E2DD1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35. 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Structure IT includes the following interconnected components: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556D1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556D1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556D1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part of technological process carried out on one workplace, characterized by an invariance of object of manufacture, and used implementers of information technology and control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556D1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556D1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36.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Technological process is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part of technological process carried out on one workplace, characterized by an invariance of object of manufacture, and used implementers of information technology and control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D473D8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37. </w:t>
      </w:r>
    </w:p>
    <w:p w:rsidR="00E04670" w:rsidRDefault="00E04670" w:rsidP="00D473D8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procedures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D473D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part of technological process carried out on one workplace, characterized by an invariance of object of manufacture, and used implementers of information technology and control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D473D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D473D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final part of technological operation providing conditions to start the following technological operation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D473D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Pr="005818EC" w:rsidRDefault="00E04670" w:rsidP="00D473D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38.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Technological operations is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final part of technological operation providing conditions to start the following technological operation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processing of the economic data, automation functions of management, decision-making support, electronic office, expert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support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39.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served subject, domains AIT subdivided into technologies: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after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editors, tabular processors, database management system, work with graphic objects, multimedia systems, hypertext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40.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Depending on a role of the person in managerial process,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distinguish two kinds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IT: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41.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after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before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an information system of banking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is an information system on USSR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42.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BF343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BF343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after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BF343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an information system of banking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BF343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is an information system on USSR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BF3432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43.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degree coverage of management, problems distinguish following AIT: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914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processing of the economic data, automation functions of management, decision-making support, electronic office, expert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support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914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914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914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F914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44. 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a class of realized technological operations, allocate such AIT: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editors, tabular processors, database management system, work with graphic objects, multimedia systems, hypertext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processing of the economic data, automation functions of management, decision-making support, electronic office, expert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support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45.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degree of centralization of technological process IT can be: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information and combined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data processing, tables, texts, images, schedules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Directory, indirect, automated information 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46.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Technology formation of documents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writing the text information on sheet of paper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working with the program Microsoft Word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Working with the Excel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47.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technology processing of images build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texts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electronic tables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video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48.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Processing of texts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graphic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audio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49.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Processing of tables carried out: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by a complex of the applied programs, which are carrying out input and updating of the data in the tables, performance of calculations under formulas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50.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Technology processing of speech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speech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51.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office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based on data processing, tables, texts, images, schedules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digital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52. 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concept of "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new information technology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 assumes: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use of personal computers and computer networks, presence of communication means, presence of dialogue (interactive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work with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based on data processing, tables, texts, images, schedules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databanks and databases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computer programs like Word, Excel and power point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53.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technologies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031C40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Among popular services any granting of documents, distribution of programs, texts, books, news service, e-mail and many other things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031C40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not among popular services any granting of documents, distribution of programs, texts, books, news service, e-mail and many other things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031C40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revealing and an establishment of interaction of set of objects, used at creation of computer systems at a design stage and programming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031C40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computer programs like Word, Excel and power point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031C40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54.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Systems of artificial intelligence realized by: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neural networks, genetic algorithms,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space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mankind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programming and human language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55.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Object-oriented technology based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revealing and an establishment of interaction of set of objects, used at creation of computer systems at a design stage and programming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not among popular services any granting of documents, distribution of programs, texts, books, news service, e-mail and many other things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revealing and an establishment of interaction of set of objects, used at creation of computer systems at a design stage and programming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computer programs like Word, Excel and power point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56.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Tajik market of technologies focused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exclusively on means of foreign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exclusively on means of national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exclusively on means of Russian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not focused of any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57.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commerce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reception of profit on economic activities conducting on granting of new kinds of electronic services, sales of computer technics and the software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traditional market by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cheating of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58.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commerce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carrying out of operations with partners and clients, and also various payments and calculations with use of new information environments and any electronic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traditional market by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cheating of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59.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commerce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any transaction made through a computer network in which result the property right or the right of use of the material goods or service have been transferred from one person to another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traditional market by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cheating of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02827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60.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Auctions, financial, bank services, tourist, and medical, insurance, paid information services, on-line payment of invoices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028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electronic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028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traditional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028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7028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Tajikistan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7028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space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61. 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Web auctions build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1999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2000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2001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2010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2015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62.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B2B, B2C, C2C, C2B –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models of electronic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models of traditional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models of electronic government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models of organizations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63.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B2B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062083">
      <w:pPr>
        <w:spacing w:after="0" w:line="240" w:lineRule="auto"/>
        <w:ind w:firstLine="708"/>
        <w:jc w:val="both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is a business - model of interaction of the companies among themselves by means of computer networks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E04670" w:rsidRDefault="00E04670" w:rsidP="00062083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 of sale of the goods and services of one consumer to other consumers, i.e. interaction of consumers with consumers in a network the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062083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connected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062083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independent computer systems connected by telecommunication links; the models of electronic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062083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64.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C2C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 of sale of the goods and services of one consumer to other consumers, i.e. interaction of consumers with consumers in a network the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is a business - model of interaction of the companies among themselves by means of computer networks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connected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independent computer systems connected by telecommunication links; the models of electronic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65.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connected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not connected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connected to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66.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Purpose of computer network: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multimedia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sharing audio and video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getting better the life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67.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41C3D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independent computer systems connected by telecommunication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41C3D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circuit is temporarily established between the caller and called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41C3D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Kbyte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41C3D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F41C3D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68.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Switched, dial-up telephone line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circuit is temporarily established between the caller and called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calling by LTE standard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calling by HSPDA standard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modems on computers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not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69.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Dial-up phone links transmission rate: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56,000 bps (56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256,000 bps (256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128,000 bps (128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56,000 Kbps (56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Pr="005818EC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56,000 Mbps (56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Pr="005818EC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70. 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Broadband transmission rate: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41C3D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256,000 bps (256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F41C3D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256,000 Kbps (256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F41C3D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128,000 bps (128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F41C3D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56,000 Kbps (56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Pr="005818EC" w:rsidRDefault="00E04670" w:rsidP="00F41C3D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56,000 Mbps (56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71.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mean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F41C3D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Kb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41C3D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Mb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41C3D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Kg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41C3D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KHz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F41C3D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Kw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72.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Options for broadband communications in home use: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EC4185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Digital subscriber line (DSL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Cable modem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EC4185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only wireless roughers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EC4185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EC4185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Ethernet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EC4185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73.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Options for broadband communications in commercial and office environment: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Ethernet, fast Ethernet, gigabit Ethernet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slow Ethernet; extra Ethernet; mega fast Ethernet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modem lines, wireless and cable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Bluetooth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74.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Dial – up phone line: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32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64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75.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DSL, cable modem: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76.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Ethernet: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77.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fast Ethernet: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78.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gigabit Ethernet: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1500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79. 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data communication gives us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Using radio, microwave, and infrared signals, enables “mobile computing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Bluetooth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to use internet on mobile telephones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watching video in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80.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Types of wireless data communication: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local access network, Wireless wide-area access network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Using radio, microwave, and infrared signals, enables “mobile computing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Connecting hardware devices that are in close proximity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LAN, VAN, WLAN, WAN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81.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Local area network (LAN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Connects hardware devices that are in close proximity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local access network, Wireless wide-area access network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mobile telephones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remote data in certain distance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82.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Common wired LAN topologies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Bus, Ring, Star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auto, ring, bus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ring, star, space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bus, van, lorry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83.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Ways to construct an Ethernet LAN: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2C20A1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Shared cable, Hubs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2C20A1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Hubs, LAN, van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2C20A1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nodes, LANs, WANs, bridges, routers, and multiple levels of ISPs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2C20A1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2C20A1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84.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Wide area networks (WANs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town, across the country, or across the ocean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republic, world and planets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home, across office and organization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village and countryside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85.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the WAN network, users must: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purchase telecommunications services from an external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purchase telecommunications services from an internal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purchase telecommunications services from Tajik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86.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real-world networks, including the Internet, are: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an internal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Tajik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87.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Service Provider (ISP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331EAC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331EAC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an internal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331EAC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Tajik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331EAC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331EAC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88.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huge interconnected “network of networks”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mail, Bulletin boards, News groups, Chat rooms, Resource sharing,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commerce,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sharing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89.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is include: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nodes, LANs, WANs, bridges, routers, and multiple levels of ISPs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90.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protocol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1D6F0C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mutually agreed upon set of rules, conventions, and agreements for the efficient and orderly exchange of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1D6F0C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rules to connect computer and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1D6F0C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standards of sharing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1D6F0C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1D6F0C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91.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How many levels have TCP/IP Hierarchy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92.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TCP –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Transport Control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Transfer Certified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Transfer Control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93.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HTTP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hypertext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hypertext transport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rules to connect computer and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94.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SMTP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simple mail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smiles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standard of mail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standard of multimedia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95.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Uniform Resource Locator (URL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32CD2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32CD2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not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32CD2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an address of Web pages in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F32CD2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protocol://host address/page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F32CD2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96.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Form of URL: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protocol://host address/page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protocol:\\host address\page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http://host address/host name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hyperlink r:id="rId4" w:history="1">
        <w:r w:rsidRPr="005818EC">
          <w:rPr>
            <w:rStyle w:val="Hyperlink"/>
            <w:rFonts w:ascii="Palatino Linotype" w:hAnsi="Palatino Linotype"/>
            <w:color w:val="000000"/>
            <w:sz w:val="24"/>
            <w:szCs w:val="24"/>
            <w:lang w:val="en-US"/>
          </w:rPr>
          <w:t>http://host</w:t>
        </w:r>
      </w:hyperlink>
      <w:r w:rsidRPr="005818EC">
        <w:rPr>
          <w:rFonts w:ascii="Palatino Linotype" w:hAnsi="Palatino Linotype"/>
          <w:color w:val="000000"/>
          <w:sz w:val="24"/>
          <w:szCs w:val="24"/>
          <w:u w:val="single"/>
          <w:lang w:val="en-US"/>
        </w:rPr>
        <w:t xml:space="preserve"> name of page</w:t>
      </w:r>
      <w:r>
        <w:rPr>
          <w:rFonts w:ascii="Palatino Linotype" w:hAnsi="Palatino Linotype"/>
          <w:color w:val="000000"/>
          <w:sz w:val="24"/>
          <w:szCs w:val="24"/>
          <w:u w:val="single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97. </w:t>
      </w:r>
    </w:p>
    <w:p w:rsidR="00E04670" w:rsidRDefault="00E04670" w:rsidP="00463ABE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Services offered by computer networks: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mail, Bulletin boards, News groups, Chat rooms, Resource sharing,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commerce,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sharing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google, youtube, Facebook, yandex, bing an others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– searching 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Viber, Wechat, IMO, OK, youtube, chrome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98.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World Wide Web designed and built by: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Tim Berners-Lee in 1991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Steve Jobs in 1975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Bill Gates in 1985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John Fen Newman in 1954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Sergey Breen and Larry Page in 1990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99.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63AB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Hypertext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C37268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collection of documents interconnected by pointers called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C37268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 information system based on the concept of hypertext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C37268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Google, Yahoo, Yandex and others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C37268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collection of documents interconnected by pointers called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C37268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100. </w:t>
      </w:r>
    </w:p>
    <w:p w:rsidR="00E04670" w:rsidRDefault="00E04670" w:rsidP="00463ABE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World Wide Web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 information system based on the concept of hypertext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Google, Yahoo, Yandex and others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collection of documents interconnected by pointers called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101.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Technology processing of speech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speech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102.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office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based on data processing, tables, texts, images, schedules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digital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103. 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concept of "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new information technology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 assumes: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use of personal computers and computer networks, presence of communication means, presence of dialogue (interactive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work with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based on data processing, tables, texts, images, schedules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databanks and databases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computer programs like Word, Excel and power point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104.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technologies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Among popular services any granting of documents, distribution of programs, texts, books, news service, e-mail and many other things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not among popular services any granting of documents, distribution of programs, texts, books, news service, e-mail and many other things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revealing and an establishment of interaction of set of objects, used at creation of computer systems at a design stage and programming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computer programs like Word, Excel and power point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105.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Systems of artificial intelligence realized by: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neural networks, genetic algorithms,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space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mankind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programming and human language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106.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Object-oriented technology based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revealing and an establishment of interaction of set of objects, used at creation of computer systems at a design stage and programming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not among popular services any granting of documents, distribution of programs, texts, books, news service, e-mail and many other things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revealing and an establishment of interaction of set of objects, used at creation of computer systems at a design stage and programming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assumes computer programs like Word, Excel and power point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107.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Tajik market of technologies focused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exclusively on means of foreign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exclusively on means of national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exclusively on means of Russian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not focused of any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108.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commerce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reception of profit on economic activities conducting on granting of new kinds of electronic services, sales of computer technics and the software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traditional market by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cheating of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109.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commerce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carrying out of operations with partners and clients, and also various payments and calculations with use of new information environments and any electronic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traditional market by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cheating of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110.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electronic commerce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any transaction made through a computer network in which result the property right or the right of use of the material goods or service have been transferred from one person to another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traditional market by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business on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cheating of people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111.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Auctions, financial, bank services, tourist, and medical, insurance, paid information services, on-line payment of invoices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electronic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traditional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foreign countries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Tajikistan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kind of actions in space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112. 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Web auctions build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1999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2000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2001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2010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2015 year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113.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B2B, B2C, C2C, C2B –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models of electronic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models of traditional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models of electronic government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models of organizations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114.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B2B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b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is a business - model of interaction of the companies among themselves by means of computer networks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 of sale of the goods and services of one consumer to other consumers, i.e. interaction of consumers with consumers in a network the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connected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independent computer systems connected by telecommunication links; the models of electronic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115.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C2C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Model of sale of the goods and services of one consumer to other consumers, i.e. interaction of consumers with consumers in a network the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>is a business - model of interaction of the companies among themselves by means of computer networks</w:t>
      </w:r>
      <w:r>
        <w:rPr>
          <w:rFonts w:ascii="Palatino Linotype" w:hAnsi="Palatino Linotype"/>
          <w:b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connected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independent computer systems connected by telecommunication links; the models of electronic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116.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connected together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computers not connected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connected to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117.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Purpose of computer network: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multimedia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sharing audio and video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getting better the life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118.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network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independent computer systems connected by telecommunication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circuit is temporarily established between the caller and called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Kbyte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Exchanging resources and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119.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Switched, dial-up telephone line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circuit is temporarily established between the caller and called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calling by LTE standard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calling by HSPDA standard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modems on computers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not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120.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Dial-up phone links transmission rate: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56,000 bps (56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256,000 bps (256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128,000 bps (128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56,000 Kbps (56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56,000 Mbps (56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121. 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Broadband transmission rate: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256,000 bps (256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256,000 Kbps (256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128,000 bps (128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56,000 Kbps (56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Exceeding 56,000 Mbps (56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122.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mean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Kb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Mb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Kg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KHz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transition 1 Kw information in one second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123.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Options for broadband communications in home use: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Digital subscriber line (DSL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Cable modem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only wireless roughers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Ethernet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124.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Options for broadband communications in commercial and office environment: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Ethernet, fast Ethernet, gigabit Ethernet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slow Ethernet; extra Ethernet; mega fast Ethernet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modem lines, wireless and cable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Bluetooth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125.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Dial – up phone line: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32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64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96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126.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DSL, cable modem: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 Kbps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127.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Ethernet: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128.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fast Ethernet: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129.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Speed of gigabit Ethernet: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10 Gbps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1500 Mbps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130. 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data communication gives us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Using radio, microwave, and infrared signals, enables “mobile computing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Bluetooth connection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to use internet on mobile telephones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watching video in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131.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Types of wireless data communication: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local access network, Wireless wide-area access network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Using radio, microwave, and infrared signals, enables “mobile computing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Connecting hardware devices that are in close proximity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LAN, VAN, WLAN, WAN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132.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Local area network (LAN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Connects hardware devices that are in close proximity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Wireless local access network, Wireless wide-area access network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mobile telephones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remote data in certain distance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133.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Common wired LAN topologies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Bus, Ring, Star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auto, ring, bus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ring, star, space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bus, van, lorry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134.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Ways to construct an Ethernet LAN: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Shared cable, Hubs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Hubs, LAN, van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nodes, LANs, WANs, bridges, routers, and multiple levels of ISPs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135.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8C2200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Wide area networks (WANs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town, across the country, or across the ocean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republic, world and planets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home, across office and organization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Connect devices that are across village and countryside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136. </w:t>
      </w:r>
    </w:p>
    <w:p w:rsidR="00E04670" w:rsidRDefault="00E04670" w:rsidP="008C2200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the WAN network, users must: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purchase telecommunications services from an external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purchase telecommunications services from an internal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purchase telecommunications services from Tajik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137.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8C2200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real-world networks, including the Internet, are: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an internal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Tajik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8C2200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138.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Service Provider (ISP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an internal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purchasing telecommunications services from Tajik provider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Provides a pathway from a specific network to other networks, or from an individual’s computer to other networks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139.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huge interconnected “network of networks”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mix of LANs and WANs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mail, Bulletin boards, News groups, Chat rooms, Resource sharing,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commerce,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sharing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140.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 is include: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nodes, LANs, WANs, bridges, routers, and multiple levels of ISPs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Transfer Certified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Transfer Control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141.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protocol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mutually agreed upon set of rules, conventions, and agreements for the efficient and orderly exchange of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rules to connect computer and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standards of sharing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142.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How many levels have TCP/IP Hierarchy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9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143.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TCP –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Transport Control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Transfer Certified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Transfer Control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144.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HTTP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hypertext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hypertext transport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rules to connect computer and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145.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SMTP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simple mail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smiles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standard of mail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standard of multimedia transfer protocol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146.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Uniform Resource Locator (URL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not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an address of Web pages in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protocol://host address/page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147.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Form of URL: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protocol://host address/page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protocol:\\host address\page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http://host address/host name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hyperlink r:id="rId5" w:history="1">
        <w:r w:rsidRPr="005818EC">
          <w:rPr>
            <w:rStyle w:val="Hyperlink"/>
            <w:rFonts w:ascii="Palatino Linotype" w:hAnsi="Palatino Linotype"/>
            <w:color w:val="000000"/>
            <w:sz w:val="24"/>
            <w:szCs w:val="24"/>
            <w:lang w:val="en-US"/>
          </w:rPr>
          <w:t>http://host</w:t>
        </w:r>
      </w:hyperlink>
      <w:r w:rsidRPr="005818EC">
        <w:rPr>
          <w:rFonts w:ascii="Palatino Linotype" w:hAnsi="Palatino Linotype"/>
          <w:color w:val="000000"/>
          <w:sz w:val="24"/>
          <w:szCs w:val="24"/>
          <w:u w:val="single"/>
          <w:lang w:val="en-US"/>
        </w:rPr>
        <w:t xml:space="preserve"> name of page</w:t>
      </w:r>
      <w:r>
        <w:rPr>
          <w:rFonts w:ascii="Palatino Linotype" w:hAnsi="Palatino Linotype"/>
          <w:color w:val="000000"/>
          <w:sz w:val="24"/>
          <w:szCs w:val="24"/>
          <w:u w:val="single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148. 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Services offered by computer networks: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mail, Bulletin boards, News groups, Chat rooms, Resource sharing,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commerce,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sharing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google, youtube, Facebook, yandex, bing an others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– searching 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Viber, Wechat, IMO, OK, youtube, chrome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149.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World Wide Web designed and built by: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Tim Berners-Lee in 1991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Steve Jobs in 1975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Bill Gates in 1985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John Fen Newman in 1954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Sergey Breen and Larry Page in 1990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150.</w:t>
      </w:r>
      <w:r w:rsidRPr="005818EC">
        <w:rPr>
          <w:rFonts w:ascii="Palatino Linotype" w:hAnsi="Palatino Linotype"/>
          <w:color w:val="000000"/>
          <w:lang w:val="en-US"/>
        </w:rPr>
        <w:t xml:space="preserve">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Hypertext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collection of documents interconnected by pointers called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 information system based on the concept of hypertext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Google, Yahoo, Yandex and others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collection of documents interconnected by pointers called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151.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World Wide Web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 information system based on the concept of hypertext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Google, Yahoo, Yandex and others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collection of documents interconnected by pointers called links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symbolic string that identifies a Web page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152.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have seen the beginning of 21 century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rapid change from the industrial economy to a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rapid change from the agricultural economy to administrative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Construction of Internet and WWW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Changing the way of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153.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How is characterized the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market conditions and methods of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internet conditions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methods of commerce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characterized by rapidly changing business conditions and methods of 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154.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will require the networked economy to modern organizations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organizational productivity rather than personal productivity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internet infrastructure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staff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requires that organizations improve their finance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155.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which parameters does depend the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computers, connectivity, and human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network business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only on computers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mobile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networked economy based on market condition and state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156.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does mean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set of methods, production and the software and hardware integrated in a technological chain, providing fee, storage, handling, a conclusion and distribution of the information for dropping </w:t>
      </w:r>
      <w:r w:rsidRPr="005818EC">
        <w:rPr>
          <w:rFonts w:ascii="Palatino Linotype" w:hAnsi="Palatino Linotype" w:cs="Arial"/>
          <w:color w:val="000000"/>
          <w:sz w:val="24"/>
          <w:szCs w:val="24"/>
          <w:lang w:val="en-US"/>
        </w:rPr>
        <w:t xml:space="preserve">complexity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of processes using information resources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computer, windows and hard disk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Data → information technology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157.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Show the technological chain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Data → information technology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technology → Data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Data → comuter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158. 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How do you understand the term of information technology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any technology with which help the information created, stored, used, processed and transmitted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technology → Data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Data → comuter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159.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is the purpose of IT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production of the information for its analysis by the person and decision-making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technology → Data → an information product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Construction of Internet and WWW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set of methods, production and the software and hardware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computer and internet communications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160.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What include the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infrastructure of industrial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includes canals, roads, railroads, power plants, factories, and so on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includes computer, mobile phones, networks and communications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the infrastructure of the industrial economy based on computers and communication networks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it includes national wealth and the government control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161.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What include the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infrastructure of networked economy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the infrastructure of the networked economy based on computers and communication networks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includes canals, roads, railroads, power plants, factories, and so on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in based only on computers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include the strategic planning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incorrect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162.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What does mean connectivity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the availability of high-speed communications links that enable the transmission of data and information among computers and conversations between people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connects two or more people by means of mobile telephones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is an infrastructure of networked economy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it is telecommunication by means of computers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163.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What does consist data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facts, numbers, or symbols that can processes by humans or computers into information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complex, which engages the computer and communication equipment, the software, linguistic means, information resources, and the system personnel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164.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What does mean automated information technology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?;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complex, which engages the computer and communication equipment, the software, linguistic means, information resources, and the system personnel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165.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technology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complex of methods of processing of isolated initial data in reliable and the operational information for decision-making by means of hardware and software for the purpose of achievement of optimum parameters of a control object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166.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What is the main parts of automated information systems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information technology, functional system and applications, controlling of information systems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167.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What parts does include information technology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hardware, software, data, telecommunication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internet, commuter, table, word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lang w:val="en-US"/>
        </w:rPr>
        <w:t>Text handling, Electronic tables, The Automated databanks, Graphic job processing, Multimedia systems, other systems</w:t>
      </w:r>
      <w:r>
        <w:rPr>
          <w:rFonts w:ascii="Palatino Linotype" w:hAnsi="Palatino Linotype" w:cs="Times New Roman Tj"/>
          <w:color w:val="000000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lang w:val="en-US"/>
        </w:rPr>
        <w:t>D</w:t>
      </w:r>
      <w:r>
        <w:rPr>
          <w:rFonts w:ascii="Palatino Linotype" w:hAnsi="Palatino Linotype" w:cs="Times New Roman Tj"/>
          <w:color w:val="000000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Multi-level, Allocated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with the command interface, with the WIMP-interface, with the SILK-interface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168.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On which signs IT can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classified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by the form technologies of information processing, on user interface type, on control area, on methods of construction of a computer network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window, image, menu, pointer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sequence of some actions for processing something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169.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On methods of construction of a computer network which kinds of IT does exist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?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Multi-level, Allocated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UN local, countryside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global, external, regional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more local, Ethernet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Ethernet, fast Ethernet, gigabit Ethernet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170.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By the form technologies of information processing IT can be: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Text handling, Electronic tables, The Automated databanks, Graphic job processing, Multimedia systems, other systems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word, excel, power point, windows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Linux, Windows, MacOs, Android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Local, Multi-level, Allocated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global, external, regional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171.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On user interface type IT can be: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interface, WIMP-interface, SILK-interface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interface, text interface, image 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WIMP interface, SIMP interface, SSD 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interface, WIMP-interface, windows-interface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windows interface, Linux-interface, MSDOS-interface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172.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Command interface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implemented in the form of package technology and technology of command line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within the frameworks of this interface, there is "conversation" of the person and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173.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WIMP-interface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implemented in the form of package technology and technology of command line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within the frameworks of this interface, there is "conversation" of the person and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174.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Example IT with WIMP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MSDOS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MS Word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Photoshop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Internet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175.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SILK-interface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within the frameworks of this interface, there is "conversation" of the person and the computer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implemented in the form of package technology and technology of command line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management of dialogue with the user by means of graphical images - the menu, windows, other elements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176. 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Encrypt the WIMP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window, image, menu, pointer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Word, into, main, points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Windows, Internet, Menu, Picture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Word, Internet, Menu, Paint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177.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Encrypt the SILK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image,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Sound, interface, loud,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speech, internet, language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178.</w:t>
      </w: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On control area social and economic process which kind of IT can be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bank, tax, financial, insurance, steering of trade, production managements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sequence of some actions for processing something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particular decision-making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179. </w:t>
      </w:r>
    </w:p>
    <w:p w:rsidR="00E04670" w:rsidRDefault="00E04670" w:rsidP="004C7904">
      <w:pPr>
        <w:autoSpaceDE w:val="0"/>
        <w:autoSpaceDN w:val="0"/>
        <w:adjustRightInd w:val="0"/>
        <w:spacing w:after="0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The integrated IT</w:t>
      </w:r>
      <w:r>
        <w:rPr>
          <w:rFonts w:ascii="Palatino Linotype" w:hAnsi="Palatino Linotype" w:cs="Times New Roman Tj"/>
          <w:iCs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in is information in computer networks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consist of knowledge in brains of human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it is all informations on mobile telephones that exchange by internet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alatino Linotype" w:hAnsi="Palatino Linotype" w:cs="Times New Roman Tj"/>
          <w:color w:val="000000"/>
          <w:sz w:val="24"/>
          <w:szCs w:val="24"/>
          <w:lang w:val="en-US"/>
        </w:rPr>
      </w:pP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180.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Concept "technology" means: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Greek means art, skill, ability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English means data, information, knowledge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Latin means skill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Russian means art, skill, ability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tabs>
          <w:tab w:val="left" w:pos="540"/>
        </w:tabs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181.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Technology as process means: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sequence of some actions for processing something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the tendency to joining of various types of information technology in a unified computer-technological complex</w:t>
      </w:r>
      <w:r>
        <w:rPr>
          <w:rFonts w:ascii="Palatino Linotype" w:hAnsi="Palatino Linotype" w:cs="Times New Roman Tj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Latin means skill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"technology" in translation from Russian means art, skill, ability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182.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For which purpose we use the information product: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particular, for decision-making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183.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computer information system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person - machine system of processing of the information for the purpose of the organization, storage and information transfer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184.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Is the technology working with the text editor include information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?</w:t>
      </w:r>
    </w:p>
    <w:p w:rsidR="00E04670" w:rsidRDefault="00E04670" w:rsidP="004C7904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No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Yes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maybe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185. 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Structure IT includes the following interconnected components: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part of technological process carried out on one workplace, characterized by an invariance of object of manufacture, and used implementers of information technology and control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iCs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186.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Technological process is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technological processes, information procedures, technological operations and transitions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part of technological process carried out on one workplace, characterized by an invariance of object of manufacture, and used implementers of information technology and control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 w:cs="Times New Roman CYR"/>
          <w:iCs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187.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procedures is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part of technological process carried out on one workplace, characterized by an invariance of object of manufacture, and used implementers of information technology and control devices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 part of process manufacturing the information production, containing actions on change condition the subject of manufacture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final part of technological operation providing conditions to start the following technological operation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188.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Technological operations is</w:t>
      </w:r>
      <w:r>
        <w:rPr>
          <w:rFonts w:ascii="Palatino Linotype" w:hAnsi="Palatino Linotype"/>
          <w:iCs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finished final part of technological operation providing conditions to start the following technological operation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processing of the economic data, automation functions of management, decision-making support, electronic office, expert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support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189.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served subject, domains AIT subdivided into technologies: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Accounting, Bank activity, Tax activity, Insurance activity etc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after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editors, tabular processors, database management system, work with graphic objects, multimedia systems, hypertext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190.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Depending on a role of the person in managerial process,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 distinguish two kinds </w:t>
      </w:r>
      <w:r w:rsidRPr="005818EC">
        <w:rPr>
          <w:rFonts w:ascii="Palatino Linotype" w:hAnsi="Palatino Linotype"/>
          <w:iCs/>
          <w:color w:val="000000"/>
          <w:sz w:val="24"/>
          <w:szCs w:val="24"/>
          <w:lang w:val="en-US"/>
        </w:rPr>
        <w:t>IT: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, 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);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191.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 (passive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after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before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an information system of banking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is an information system on USSR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192.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Information - advising (active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delivering the information to the operator after its inquiry of system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it is an information system of banking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 is an information system on USSR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answers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193.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degree coverage of management, problems distinguish following AIT: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processing of the economic data, automation functions of management, decision-making support, electronic office, expert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support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194. </w:t>
      </w:r>
    </w:p>
    <w:p w:rsidR="00E04670" w:rsidRDefault="00E04670" w:rsidP="004C7904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a class of realized technological operations, allocate such AIT: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editors, tabular processors, database management system, work with graphic objects, multimedia systems, hypertext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electronic processing of the economic data, automation functions of management, decision-making support, electronic office, expert</w:t>
      </w:r>
      <w:r w:rsidRPr="005818EC">
        <w:rPr>
          <w:rFonts w:ascii="Palatino Linotype" w:hAnsi="Palatino Linotype"/>
          <w:bCs/>
          <w:color w:val="000000"/>
          <w:sz w:val="24"/>
          <w:szCs w:val="24"/>
          <w:lang w:val="en-US"/>
        </w:rPr>
        <w:t xml:space="preserve">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support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195.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degree of centralization of technological process IT can be: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information and combined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data processing, tables, texts, images, schedules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Directory, indirect, automated information systems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196. </w:t>
      </w:r>
    </w:p>
    <w:p w:rsidR="00E04670" w:rsidRDefault="00E04670" w:rsidP="004C7904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Technology formation of documents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writing the text information on sheet of paper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working with the program Microsoft Word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Working with the Excel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autoSpaceDE w:val="0"/>
        <w:autoSpaceDN w:val="0"/>
        <w:adjustRightInd w:val="0"/>
        <w:spacing w:after="0"/>
        <w:ind w:firstLine="708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correct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197.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 technology processing of images build on: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texts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electronic tables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video information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all the answer are correct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198.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Processing of texts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text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graphic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audio input, its preparation, registration and a conclusion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am not sure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there is no right answer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 xml:space="preserve">199.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Processing of tables carried out: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by a complex of the applied programs, which are carrying out input and updating of the data in the tables, performance of calculations under formulas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centralized, decentralized and combined technologies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give out to the subscriber the information intended for it on a situation or periodically through certain time intervals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creation and transformation of documents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on the analysis of transformations and treatment of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Pr="005818EC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@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200.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 </w:t>
      </w:r>
    </w:p>
    <w:p w:rsidR="00E04670" w:rsidRDefault="00E04670" w:rsidP="004C7904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Technology processing of speech includes: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speech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text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 images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including its recognition and synthesis of the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>;</w:t>
      </w:r>
    </w:p>
    <w:p w:rsidR="00E04670" w:rsidRDefault="00E04670" w:rsidP="004C7904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>
        <w:rPr>
          <w:rFonts w:ascii="Palatino Linotype" w:hAnsi="Palatino Linotype"/>
          <w:color w:val="000000"/>
          <w:sz w:val="24"/>
          <w:szCs w:val="24"/>
          <w:lang w:val="en-US"/>
        </w:rPr>
        <w:t>$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/>
          <w:sz w:val="24"/>
          <w:szCs w:val="24"/>
          <w:lang w:val="en-US"/>
        </w:rPr>
        <w:t xml:space="preserve">) </w:t>
      </w:r>
      <w:r w:rsidRPr="005818EC">
        <w:rPr>
          <w:rFonts w:ascii="Palatino Linotype" w:hAnsi="Palatino Linotype"/>
          <w:color w:val="000000"/>
          <w:sz w:val="24"/>
          <w:szCs w:val="24"/>
          <w:lang w:val="en-US"/>
        </w:rPr>
        <w:t>I don’t know;</w:t>
      </w:r>
    </w:p>
    <w:p w:rsidR="00E04670" w:rsidRPr="005818EC" w:rsidRDefault="00E04670" w:rsidP="00463ABE">
      <w:pPr>
        <w:spacing w:after="0" w:line="240" w:lineRule="auto"/>
        <w:ind w:firstLine="708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</w:p>
    <w:sectPr w:rsidR="00E04670" w:rsidRPr="005818EC" w:rsidSect="00A02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F68"/>
    <w:rsid w:val="00031C40"/>
    <w:rsid w:val="0004479F"/>
    <w:rsid w:val="000539B6"/>
    <w:rsid w:val="00062083"/>
    <w:rsid w:val="000D20CD"/>
    <w:rsid w:val="00162A44"/>
    <w:rsid w:val="00166F4D"/>
    <w:rsid w:val="001D6F0C"/>
    <w:rsid w:val="00283F68"/>
    <w:rsid w:val="00292409"/>
    <w:rsid w:val="002C20A1"/>
    <w:rsid w:val="003167B7"/>
    <w:rsid w:val="003226F6"/>
    <w:rsid w:val="00331EAC"/>
    <w:rsid w:val="00374575"/>
    <w:rsid w:val="003E2DD1"/>
    <w:rsid w:val="0041236D"/>
    <w:rsid w:val="00463ABE"/>
    <w:rsid w:val="004967B5"/>
    <w:rsid w:val="00496E5A"/>
    <w:rsid w:val="004C7904"/>
    <w:rsid w:val="00556D12"/>
    <w:rsid w:val="00567FF3"/>
    <w:rsid w:val="005818EC"/>
    <w:rsid w:val="00583263"/>
    <w:rsid w:val="005C1F64"/>
    <w:rsid w:val="005D1630"/>
    <w:rsid w:val="00604DDB"/>
    <w:rsid w:val="00645720"/>
    <w:rsid w:val="006C6C85"/>
    <w:rsid w:val="006D6700"/>
    <w:rsid w:val="006D788E"/>
    <w:rsid w:val="006F5194"/>
    <w:rsid w:val="00702827"/>
    <w:rsid w:val="00762DD3"/>
    <w:rsid w:val="00794258"/>
    <w:rsid w:val="007C2EAA"/>
    <w:rsid w:val="007E3964"/>
    <w:rsid w:val="008518EC"/>
    <w:rsid w:val="0089338D"/>
    <w:rsid w:val="008C2200"/>
    <w:rsid w:val="00A024AD"/>
    <w:rsid w:val="00A57FFB"/>
    <w:rsid w:val="00A947EA"/>
    <w:rsid w:val="00AA5BA9"/>
    <w:rsid w:val="00B82023"/>
    <w:rsid w:val="00B82181"/>
    <w:rsid w:val="00BA32ED"/>
    <w:rsid w:val="00BE50C0"/>
    <w:rsid w:val="00BF10F5"/>
    <w:rsid w:val="00BF3432"/>
    <w:rsid w:val="00C37268"/>
    <w:rsid w:val="00D23194"/>
    <w:rsid w:val="00D47054"/>
    <w:rsid w:val="00D473D8"/>
    <w:rsid w:val="00D90836"/>
    <w:rsid w:val="00DA1881"/>
    <w:rsid w:val="00E02374"/>
    <w:rsid w:val="00E04670"/>
    <w:rsid w:val="00E43DE0"/>
    <w:rsid w:val="00E66A24"/>
    <w:rsid w:val="00EC4185"/>
    <w:rsid w:val="00F03030"/>
    <w:rsid w:val="00F32CD2"/>
    <w:rsid w:val="00F41C3D"/>
    <w:rsid w:val="00F814AC"/>
    <w:rsid w:val="00F9146F"/>
    <w:rsid w:val="00FC289B"/>
    <w:rsid w:val="00FC5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26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226F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41236D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7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3291">
          <w:marLeft w:val="547"/>
          <w:marRight w:val="0"/>
          <w:marTop w:val="6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host" TargetMode="External"/><Relationship Id="rId4" Type="http://schemas.openxmlformats.org/officeDocument/2006/relationships/hyperlink" Target="http://ho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493</TotalTime>
  <Pages>38</Pages>
  <Words>9636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Moohammadinom</dc:creator>
  <cp:keywords/>
  <dc:description/>
  <cp:lastModifiedBy>oper13_101</cp:lastModifiedBy>
  <cp:revision>50</cp:revision>
  <dcterms:created xsi:type="dcterms:W3CDTF">2016-03-27T06:31:00Z</dcterms:created>
  <dcterms:modified xsi:type="dcterms:W3CDTF">2021-05-27T03:22:00Z</dcterms:modified>
</cp:coreProperties>
</file>